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470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SPROTT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E72470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E72470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2470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2470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 (Plomer p.445)</w:t>
      </w:r>
    </w:p>
    <w:p w:rsidR="00E72470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2470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72470" w:rsidRPr="00C815C4" w:rsidRDefault="00E72470" w:rsidP="00E7247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E724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470" w:rsidRDefault="00E72470" w:rsidP="00E71FC3">
      <w:pPr>
        <w:spacing w:after="0" w:line="240" w:lineRule="auto"/>
      </w:pPr>
      <w:r>
        <w:separator/>
      </w:r>
    </w:p>
  </w:endnote>
  <w:endnote w:type="continuationSeparator" w:id="0">
    <w:p w:rsidR="00E72470" w:rsidRDefault="00E724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470" w:rsidRDefault="00E72470" w:rsidP="00E71FC3">
      <w:pPr>
        <w:spacing w:after="0" w:line="240" w:lineRule="auto"/>
      </w:pPr>
      <w:r>
        <w:separator/>
      </w:r>
    </w:p>
  </w:footnote>
  <w:footnote w:type="continuationSeparator" w:id="0">
    <w:p w:rsidR="00E72470" w:rsidRDefault="00E724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47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247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ED8748-9EFA-4B0B-AFA9-EA42566C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2017-02-23T19:55:00Z</dcterms:created>
  <dcterms:modified xsi:type="dcterms:W3CDTF">2017-02-23T19:55:00Z</dcterms:modified>
</cp:coreProperties>
</file>